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935" w:rsidRDefault="00A65935" w:rsidP="00A659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MAGOT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65935" w:rsidRDefault="00A65935" w:rsidP="00A659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5935" w:rsidRDefault="00A65935" w:rsidP="00A659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5935" w:rsidRDefault="00A65935" w:rsidP="00A659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 into</w:t>
      </w:r>
    </w:p>
    <w:p w:rsidR="00A65935" w:rsidRDefault="00A65935" w:rsidP="00A659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lade Edmund Stafford, Bishop of Exeter(q.v.).</w:t>
      </w:r>
    </w:p>
    <w:p w:rsidR="00A65935" w:rsidRDefault="00A65935" w:rsidP="00A659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21-199)</w:t>
      </w:r>
    </w:p>
    <w:p w:rsidR="00A65935" w:rsidRDefault="00A65935" w:rsidP="00A659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5935" w:rsidRDefault="00A65935" w:rsidP="00A659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65935" w:rsidRDefault="00A65935" w:rsidP="00A659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2016</w:t>
      </w:r>
      <w:bookmarkStart w:id="0" w:name="_GoBack"/>
      <w:bookmarkEnd w:id="0"/>
    </w:p>
    <w:sectPr w:rsidR="00DD5B8A" w:rsidRPr="00A659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935" w:rsidRDefault="00A65935" w:rsidP="00564E3C">
      <w:pPr>
        <w:spacing w:after="0" w:line="240" w:lineRule="auto"/>
      </w:pPr>
      <w:r>
        <w:separator/>
      </w:r>
    </w:p>
  </w:endnote>
  <w:endnote w:type="continuationSeparator" w:id="0">
    <w:p w:rsidR="00A65935" w:rsidRDefault="00A6593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65935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935" w:rsidRDefault="00A65935" w:rsidP="00564E3C">
      <w:pPr>
        <w:spacing w:after="0" w:line="240" w:lineRule="auto"/>
      </w:pPr>
      <w:r>
        <w:separator/>
      </w:r>
    </w:p>
  </w:footnote>
  <w:footnote w:type="continuationSeparator" w:id="0">
    <w:p w:rsidR="00A65935" w:rsidRDefault="00A6593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935"/>
    <w:rsid w:val="00372DC6"/>
    <w:rsid w:val="00564E3C"/>
    <w:rsid w:val="0064591D"/>
    <w:rsid w:val="00A6593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5F57F"/>
  <w15:chartTrackingRefBased/>
  <w15:docId w15:val="{760F428A-4C63-4FD0-A75D-38DE29C7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2016-01-20T22:19:00Z</dcterms:created>
  <dcterms:modified xsi:type="dcterms:W3CDTF">2016-01-20T22:19:00Z</dcterms:modified>
</cp:coreProperties>
</file>